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84175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BEAMOUNT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14:paraId="76E40E53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</w:p>
    <w:p w14:paraId="26068AC7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</w:p>
    <w:p w14:paraId="6406BB40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trespass against Richard </w:t>
      </w:r>
      <w:proofErr w:type="spellStart"/>
      <w:r>
        <w:rPr>
          <w:rStyle w:val="Hyperlink"/>
          <w:color w:val="auto"/>
          <w:u w:val="none"/>
        </w:rPr>
        <w:t>Bryght</w:t>
      </w:r>
      <w:proofErr w:type="spellEnd"/>
      <w:r>
        <w:rPr>
          <w:rStyle w:val="Hyperlink"/>
          <w:color w:val="auto"/>
          <w:u w:val="none"/>
        </w:rPr>
        <w:t xml:space="preserve"> of Marwood, </w:t>
      </w:r>
    </w:p>
    <w:p w14:paraId="714A609C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Devon(q.v.).</w:t>
      </w:r>
    </w:p>
    <w:p w14:paraId="4D69431F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14:paraId="5A40DF3E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He made a plaint of trespass and upsetting a four-wheel cart against William</w:t>
      </w:r>
    </w:p>
    <w:p w14:paraId="05C12558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Pyke of Lobb, Devon(q.v.).  (ibid.)</w:t>
      </w:r>
    </w:p>
    <w:p w14:paraId="5DC24FF3" w14:textId="1AEE2CEC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Pyllond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Pillond</w:t>
      </w:r>
      <w:proofErr w:type="spellEnd"/>
      <w:r>
        <w:rPr>
          <w:rStyle w:val="Hyperlink"/>
          <w:color w:val="auto"/>
          <w:u w:val="none"/>
        </w:rPr>
        <w:t>, Devon(q.v.).  (ibid.)</w:t>
      </w:r>
    </w:p>
    <w:p w14:paraId="2A207426" w14:textId="77777777" w:rsidR="00142F2A" w:rsidRPr="00142F2A" w:rsidRDefault="00142F2A" w:rsidP="00142F2A">
      <w:pPr>
        <w:spacing w:after="0" w:line="240" w:lineRule="auto"/>
        <w:rPr>
          <w:rFonts w:eastAsia="Calibri"/>
        </w:rPr>
      </w:pPr>
      <w:r w:rsidRPr="00142F2A">
        <w:rPr>
          <w:rFonts w:eastAsia="Calibri"/>
        </w:rPr>
        <w:t xml:space="preserve">  8 Dec.1484</w:t>
      </w:r>
      <w:r w:rsidRPr="00142F2A">
        <w:rPr>
          <w:rFonts w:eastAsia="Calibri"/>
        </w:rPr>
        <w:tab/>
        <w:t>He was on a commission of array for Devon.</w:t>
      </w:r>
    </w:p>
    <w:p w14:paraId="3E3E0C50" w14:textId="3A149771" w:rsidR="00142F2A" w:rsidRDefault="00142F2A" w:rsidP="00142F2A">
      <w:pPr>
        <w:pStyle w:val="NoSpacing"/>
        <w:rPr>
          <w:rStyle w:val="Hyperlink"/>
          <w:color w:val="auto"/>
          <w:u w:val="none"/>
        </w:rPr>
      </w:pPr>
      <w:r w:rsidRPr="00142F2A">
        <w:rPr>
          <w:rFonts w:eastAsia="Calibri"/>
        </w:rPr>
        <w:tab/>
      </w:r>
      <w:r w:rsidRPr="00142F2A">
        <w:rPr>
          <w:rFonts w:eastAsia="Calibri"/>
        </w:rPr>
        <w:tab/>
        <w:t>(C.P.R. 1476-85 p.490)</w:t>
      </w:r>
    </w:p>
    <w:p w14:paraId="0281F2D9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</w:p>
    <w:p w14:paraId="4E4E32F1" w14:textId="77777777" w:rsidR="008F3BF2" w:rsidRDefault="008F3BF2" w:rsidP="008F3BF2">
      <w:pPr>
        <w:pStyle w:val="NoSpacing"/>
        <w:rPr>
          <w:rStyle w:val="Hyperlink"/>
          <w:color w:val="auto"/>
          <w:u w:val="none"/>
        </w:rPr>
      </w:pPr>
    </w:p>
    <w:p w14:paraId="290525AA" w14:textId="79836053" w:rsidR="008F3BF2" w:rsidRDefault="008F3BF2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p w14:paraId="40135B38" w14:textId="70F30B0C" w:rsidR="00142F2A" w:rsidRDefault="00142F2A" w:rsidP="008F3B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June 2020</w:t>
      </w:r>
    </w:p>
    <w:p w14:paraId="4582BAA2" w14:textId="77777777" w:rsidR="006B2F86" w:rsidRPr="00E71FC3" w:rsidRDefault="00142F2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99018" w14:textId="77777777" w:rsidR="008F3BF2" w:rsidRDefault="008F3BF2" w:rsidP="00E71FC3">
      <w:pPr>
        <w:spacing w:after="0" w:line="240" w:lineRule="auto"/>
      </w:pPr>
      <w:r>
        <w:separator/>
      </w:r>
    </w:p>
  </w:endnote>
  <w:endnote w:type="continuationSeparator" w:id="0">
    <w:p w14:paraId="36B0AE2F" w14:textId="77777777" w:rsidR="008F3BF2" w:rsidRDefault="008F3B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4F028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EA474" w14:textId="77777777" w:rsidR="008F3BF2" w:rsidRDefault="008F3BF2" w:rsidP="00E71FC3">
      <w:pPr>
        <w:spacing w:after="0" w:line="240" w:lineRule="auto"/>
      </w:pPr>
      <w:r>
        <w:separator/>
      </w:r>
    </w:p>
  </w:footnote>
  <w:footnote w:type="continuationSeparator" w:id="0">
    <w:p w14:paraId="5AC7EF9F" w14:textId="77777777" w:rsidR="008F3BF2" w:rsidRDefault="008F3B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BF2"/>
    <w:rsid w:val="00142F2A"/>
    <w:rsid w:val="001A7C09"/>
    <w:rsid w:val="00733BE7"/>
    <w:rsid w:val="008F3BF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ADD83"/>
  <w15:chartTrackingRefBased/>
  <w15:docId w15:val="{29D47C91-9148-4DCC-BB5C-73821D89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F3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2017-01-02T22:27:00Z</dcterms:created>
  <dcterms:modified xsi:type="dcterms:W3CDTF">2020-06-10T10:50:00Z</dcterms:modified>
</cp:coreProperties>
</file>